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2736468A" w:rsidR="0049254C" w:rsidRPr="00773542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773542">
        <w:rPr>
          <w:b/>
          <w:noProof/>
          <w:sz w:val="24"/>
          <w:lang w:val="en-US"/>
        </w:rPr>
        <w:t>3GPP TSG-SA5 Meeting #1</w:t>
      </w:r>
      <w:r w:rsidR="0014224A" w:rsidRPr="00773542">
        <w:rPr>
          <w:b/>
          <w:noProof/>
          <w:sz w:val="24"/>
          <w:lang w:val="en-US"/>
        </w:rPr>
        <w:t>5</w:t>
      </w:r>
      <w:r w:rsidR="00424F57">
        <w:rPr>
          <w:b/>
          <w:noProof/>
          <w:sz w:val="24"/>
          <w:lang w:val="en-US"/>
        </w:rPr>
        <w:t>2</w:t>
      </w:r>
      <w:r w:rsidR="008E6990" w:rsidRPr="00773542">
        <w:rPr>
          <w:rFonts w:cs="Arial"/>
          <w:b/>
          <w:color w:val="000000"/>
          <w:sz w:val="24"/>
          <w:lang w:val="en-US" w:eastAsia="zh-CN"/>
        </w:rPr>
        <w:tab/>
      </w:r>
      <w:r w:rsidR="006640FF" w:rsidRPr="00773542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773542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773542">
        <w:rPr>
          <w:rFonts w:cs="Arial"/>
          <w:b/>
          <w:color w:val="000000"/>
          <w:sz w:val="24"/>
          <w:lang w:val="en-US" w:eastAsia="zh-CN"/>
        </w:rPr>
        <w:t>2</w:t>
      </w:r>
      <w:r w:rsidR="008C4CFD" w:rsidRPr="00773542">
        <w:rPr>
          <w:rFonts w:cs="Arial"/>
          <w:b/>
          <w:color w:val="000000"/>
          <w:sz w:val="24"/>
          <w:lang w:val="en-US" w:eastAsia="zh-CN"/>
        </w:rPr>
        <w:t>3</w:t>
      </w:r>
      <w:r w:rsidR="00424F57">
        <w:rPr>
          <w:rFonts w:cs="Arial"/>
          <w:b/>
          <w:color w:val="000000"/>
          <w:sz w:val="24"/>
          <w:lang w:val="en-US" w:eastAsia="zh-CN"/>
        </w:rPr>
        <w:t>73</w:t>
      </w:r>
      <w:r w:rsidR="007B383F" w:rsidRPr="00773542">
        <w:rPr>
          <w:rFonts w:cs="Arial"/>
          <w:b/>
          <w:color w:val="000000"/>
          <w:sz w:val="24"/>
          <w:lang w:val="en-US" w:eastAsia="zh-CN"/>
        </w:rPr>
        <w:t>03</w:t>
      </w:r>
    </w:p>
    <w:p w14:paraId="4B2948ED" w14:textId="3171951C" w:rsidR="00BE1239" w:rsidRPr="00773542" w:rsidRDefault="00424F57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>
        <w:rPr>
          <w:b/>
          <w:noProof/>
          <w:sz w:val="24"/>
        </w:rPr>
        <w:t>Chicago, USA</w:t>
      </w:r>
      <w:r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13-17 November </w:t>
      </w:r>
      <w:r w:rsidR="00BF3644" w:rsidRPr="00773542">
        <w:rPr>
          <w:rFonts w:cs="Arial"/>
          <w:b/>
          <w:noProof/>
          <w:sz w:val="24"/>
          <w:lang w:val="en-US"/>
        </w:rPr>
        <w:t>2023</w:t>
      </w:r>
      <w:r w:rsidR="001C0223" w:rsidRPr="00773542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 w:rsidRPr="00773542">
        <w:rPr>
          <w:rFonts w:ascii="Arial" w:hAnsi="Arial" w:cs="Arial"/>
          <w:b/>
          <w:bCs/>
        </w:rPr>
        <w:t>Deadlines:</w:t>
      </w:r>
    </w:p>
    <w:p w14:paraId="47602051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Time to </w:t>
      </w:r>
      <w:proofErr w:type="gramStart"/>
      <w:r w:rsidRPr="001131C7">
        <w:rPr>
          <w:rFonts w:ascii="Arial" w:hAnsi="Arial" w:cs="Arial"/>
          <w:lang w:val="en-US" w:eastAsia="zh-CN"/>
        </w:rPr>
        <w:t>start:</w:t>
      </w:r>
      <w:proofErr w:type="gramEnd"/>
      <w:r w:rsidRPr="001131C7">
        <w:rPr>
          <w:rFonts w:ascii="Arial" w:hAnsi="Arial" w:cs="Arial"/>
          <w:lang w:val="en-US" w:eastAsia="zh-CN"/>
        </w:rPr>
        <w:t xml:space="preserve"> before </w:t>
      </w:r>
      <w:r w:rsidRPr="001131C7">
        <w:rPr>
          <w:rFonts w:ascii="Arial" w:hAnsi="Arial" w:cs="Arial"/>
          <w:u w:val="single"/>
          <w:lang w:val="en-US" w:eastAsia="zh-CN"/>
        </w:rPr>
        <w:t>Monday Nov 20 22:00 UTC</w:t>
      </w:r>
      <w:r w:rsidRPr="001131C7">
        <w:rPr>
          <w:rFonts w:ascii="Arial" w:hAnsi="Arial" w:cs="Arial"/>
          <w:lang w:val="en-US" w:eastAsia="zh-CN"/>
        </w:rPr>
        <w:t xml:space="preserve"> the week after SA5 meeting.</w:t>
      </w:r>
    </w:p>
    <w:p w14:paraId="4DC4A428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- Last comments: before </w:t>
      </w:r>
      <w:r w:rsidRPr="001131C7">
        <w:rPr>
          <w:rFonts w:ascii="Arial" w:hAnsi="Arial" w:cs="Arial"/>
          <w:u w:val="single"/>
          <w:lang w:val="en-US" w:eastAsia="zh-CN"/>
        </w:rPr>
        <w:t>Thursday Nov 23 14:00</w:t>
      </w:r>
      <w:r w:rsidRPr="001131C7">
        <w:rPr>
          <w:rFonts w:ascii="Arial" w:hAnsi="Arial" w:cs="Arial"/>
          <w:lang w:val="en-US" w:eastAsia="zh-CN"/>
        </w:rPr>
        <w:t xml:space="preserve"> UTC the week after SA5 meeting.</w:t>
      </w:r>
    </w:p>
    <w:p w14:paraId="0BDA7F7B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- Finalized Status: before </w:t>
      </w:r>
      <w:r w:rsidRPr="001131C7">
        <w:rPr>
          <w:rFonts w:ascii="Arial" w:hAnsi="Arial" w:cs="Arial"/>
          <w:u w:val="single"/>
          <w:lang w:val="en-US" w:eastAsia="zh-CN"/>
        </w:rPr>
        <w:t>Thursday Nov 23 22:00</w:t>
      </w:r>
      <w:r w:rsidRPr="001131C7">
        <w:rPr>
          <w:rFonts w:ascii="Arial" w:hAnsi="Arial" w:cs="Arial"/>
          <w:lang w:val="en-US" w:eastAsia="zh-CN"/>
        </w:rPr>
        <w:t xml:space="preserve"> UTC the week after SA5 meeting.</w:t>
      </w:r>
    </w:p>
    <w:p w14:paraId="58594934" w14:textId="77777777" w:rsidR="001131C7" w:rsidRPr="001131C7" w:rsidRDefault="001131C7" w:rsidP="001131C7">
      <w:pPr>
        <w:pStyle w:val="ListParagraph"/>
        <w:ind w:left="567" w:hanging="207"/>
        <w:rPr>
          <w:rFonts w:ascii="Arial" w:hAnsi="Arial" w:cs="Arial"/>
          <w:sz w:val="20"/>
          <w:szCs w:val="20"/>
          <w:lang w:val="en-US" w:eastAsia="zh-CN"/>
        </w:rPr>
      </w:pPr>
      <w:r w:rsidRPr="001131C7">
        <w:rPr>
          <w:rFonts w:ascii="Arial" w:hAnsi="Arial" w:cs="Arial"/>
          <w:sz w:val="20"/>
          <w:szCs w:val="20"/>
          <w:lang w:val="en-US" w:eastAsia="zh-CN"/>
        </w:rPr>
        <w:t>- Final tdocs: All the final tdocs shall be sent to MCC no later than</w:t>
      </w:r>
      <w:r w:rsidRPr="001131C7">
        <w:rPr>
          <w:rFonts w:ascii="Arial" w:hAnsi="Arial" w:cs="Arial"/>
          <w:sz w:val="20"/>
          <w:szCs w:val="20"/>
          <w:u w:val="single"/>
          <w:lang w:val="en-US" w:eastAsia="zh-CN"/>
        </w:rPr>
        <w:t xml:space="preserve"> Next Monday Nov 27 14:00 UTC </w:t>
      </w:r>
      <w:r w:rsidRPr="001131C7">
        <w:rPr>
          <w:rFonts w:ascii="Arial" w:hAnsi="Arial" w:cs="Arial"/>
          <w:sz w:val="20"/>
          <w:szCs w:val="20"/>
          <w:lang w:val="en-US" w:eastAsia="zh-CN"/>
        </w:rPr>
        <w:t>second week after SA5 meeting.</w:t>
      </w:r>
    </w:p>
    <w:p w14:paraId="04F43051" w14:textId="6AB1F064" w:rsidR="007D2E66" w:rsidRPr="001131C7" w:rsidRDefault="007D2E66" w:rsidP="007D2E66">
      <w:pPr>
        <w:rPr>
          <w:rFonts w:ascii="Arial" w:hAnsi="Arial" w:cs="Arial"/>
          <w:lang w:val="en-US"/>
        </w:rPr>
      </w:pPr>
    </w:p>
    <w:p w14:paraId="613CCAAC" w14:textId="315FBEB2" w:rsidR="007D2E66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Exceptions to these deadlines </w:t>
      </w:r>
      <w:r w:rsidR="001D58E1">
        <w:rPr>
          <w:rFonts w:ascii="Arial" w:hAnsi="Arial" w:cs="Arial"/>
        </w:rPr>
        <w:t>may</w:t>
      </w:r>
      <w:r w:rsidRPr="009C1E35">
        <w:rPr>
          <w:rFonts w:ascii="Arial" w:hAnsi="Arial" w:cs="Arial"/>
        </w:rPr>
        <w:t xml:space="preserve"> be decided by the email approval moderators.</w:t>
      </w:r>
    </w:p>
    <w:p w14:paraId="00B537D1" w14:textId="4D710906" w:rsidR="005954B3" w:rsidRPr="00F53715" w:rsidRDefault="005954B3" w:rsidP="007D2E66">
      <w:pPr>
        <w:rPr>
          <w:rFonts w:ascii="Arial" w:hAnsi="Arial" w:cs="Arial"/>
        </w:rPr>
      </w:pP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4"/>
        <w:gridCol w:w="2442"/>
        <w:gridCol w:w="1300"/>
        <w:gridCol w:w="839"/>
        <w:gridCol w:w="1191"/>
        <w:gridCol w:w="854"/>
        <w:gridCol w:w="673"/>
        <w:gridCol w:w="1147"/>
      </w:tblGrid>
      <w:tr w:rsidR="003038A6" w:rsidRPr="00401776" w14:paraId="2007629A" w14:textId="77777777" w:rsidTr="007749E7">
        <w:trPr>
          <w:tblHeader/>
          <w:tblCellSpacing w:w="0" w:type="dxa"/>
          <w:jc w:val="center"/>
        </w:trPr>
        <w:tc>
          <w:tcPr>
            <w:tcW w:w="11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4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1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50EA038C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498365ED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46951D34" w:rsidR="00B32A10" w:rsidRPr="007C1777" w:rsidRDefault="00472618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4D393B87" w:rsidR="00B32A10" w:rsidRPr="008723CA" w:rsidRDefault="00B32A10" w:rsidP="005B7451">
            <w:pPr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79CD1F5D" w:rsidR="00B32A10" w:rsidRDefault="00B32A10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2C37F560" w:rsidR="00B32A10" w:rsidRPr="008723CA" w:rsidRDefault="00B32A10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1AF10ACC" w:rsidR="00B32A10" w:rsidRPr="006C1E19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451A3F09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313E7BA5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4101460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E9664B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E9664B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E9664B" w:rsidRDefault="007F2991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E34484" w:rsidRPr="00401776" w14:paraId="00A73F28" w14:textId="77777777" w:rsidTr="000F7BA0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E5B98" w14:textId="618F593C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3CA9C3" w14:textId="535F2EA8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S5-237698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98BFD" w14:textId="058DD766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Reply to Liaison Multi-SDO Autonomous Networks (AN) Formal Liaison: Call for Candidate Proposals for AN SDO Information Sharing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8C1CFD" w14:textId="2D8D1AE7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WG Chair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40D29A" w14:textId="393B6CD7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LS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C3CBA" w14:textId="14AB78CF" w:rsidR="00E34484" w:rsidRPr="00E34484" w:rsidRDefault="00E34484" w:rsidP="005B7451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17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12A328" w14:textId="2DD8A3D9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0A0B7A" w14:textId="77777777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6707E8" w14:textId="77777777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</w:tr>
      <w:tr w:rsidR="00E34484" w:rsidRPr="00401776" w14:paraId="12622292" w14:textId="77777777" w:rsidTr="000F7BA0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A7DEE" w14:textId="34B81ACD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DD0FA" w14:textId="15E8F5C7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S5-237317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26E588" w14:textId="25299BD3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Living document for stage 2-3 alignment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05CA9" w14:textId="484BC0E6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WG Vice Chair (Ericsson)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2F9976" w14:textId="2B807608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Other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1F0416" w14:textId="13AE4582" w:rsidR="00E34484" w:rsidRPr="00E34484" w:rsidRDefault="00E34484" w:rsidP="005B7451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EC66A7" w14:textId="7DB93DFE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2B0A62" w14:textId="42C50716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3A29CB" w14:textId="5E000B79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</w:tr>
      <w:tr w:rsidR="00E34484" w:rsidRPr="00401776" w14:paraId="3FC60AB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38D18" w14:textId="3455C723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6.6.4.4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089BF8" w14:textId="59C56068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S5-238346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47985" w14:textId="041055B2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Presentation of Specification/Report to TSG: TS 28.318, Version 0.3.0 (1.0.0)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C6CA0B" w14:textId="01B42DF6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Samsung Electronics GmbH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E41E309" w14:textId="5739A8B5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TS or TR cover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F9E59" w14:textId="354A8ACB" w:rsidR="00E34484" w:rsidRPr="00E34484" w:rsidRDefault="00E34484" w:rsidP="005B7451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A7A25" w14:textId="7064793D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CD806" w14:textId="352405D1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849DB" w14:textId="26B97E03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</w:tr>
      <w:tr w:rsidR="00E34484" w:rsidRPr="00401776" w14:paraId="3E4356A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E34484" w:rsidRPr="004058C9" w:rsidRDefault="00E34484" w:rsidP="00E34484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E34484" w:rsidRPr="004058C9" w:rsidRDefault="00E34484" w:rsidP="00E344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E34484" w:rsidRPr="004058C9" w:rsidRDefault="00E34484" w:rsidP="00E3448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058C9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E34484" w:rsidRPr="004058C9" w:rsidRDefault="00E34484" w:rsidP="005B74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E34484" w:rsidRPr="004058C9" w:rsidRDefault="00E34484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E34484" w:rsidRPr="004058C9" w:rsidRDefault="00E34484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E34484" w:rsidRPr="004058C9" w:rsidRDefault="00E34484" w:rsidP="00E3448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E34484" w:rsidRPr="004058C9" w:rsidRDefault="00E34484" w:rsidP="00E3448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E34484" w:rsidRPr="004058C9" w:rsidRDefault="00E34484" w:rsidP="00E3448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8D73C4" w:rsidRPr="00401776" w14:paraId="1913402C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6B35A9DF" w:rsidR="008D73C4" w:rsidRPr="004058C9" w:rsidRDefault="008D73C4" w:rsidP="008D73C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31A20" w14:textId="04C2B0C0" w:rsidR="008D73C4" w:rsidRPr="004058C9" w:rsidRDefault="008D73C4" w:rsidP="008D73C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S5-237986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E1D03" w14:textId="3C03560B" w:rsidR="008D73C4" w:rsidRPr="004058C9" w:rsidRDefault="008D73C4" w:rsidP="008D73C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Rel-17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BB856" w14:textId="6708C8D9" w:rsidR="008D73C4" w:rsidRPr="004058C9" w:rsidRDefault="008D73C4" w:rsidP="005B74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04F489BE" w:rsidR="008D73C4" w:rsidRPr="004058C9" w:rsidRDefault="008D73C4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1CD7EE" w14:textId="1309CB83" w:rsidR="008D73C4" w:rsidRPr="004058C9" w:rsidRDefault="008D73C4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6660DDC7" w:rsidR="008D73C4" w:rsidRPr="004058C9" w:rsidRDefault="008D73C4" w:rsidP="008D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23 Nov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4058C9">
              <w:rPr>
                <w:rFonts w:ascii="Arial" w:hAnsi="Arial" w:cs="Arial"/>
                <w:sz w:val="18"/>
                <w:szCs w:val="18"/>
              </w:rPr>
              <w:t>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5D4A8132" w:rsidR="008D73C4" w:rsidRPr="004058C9" w:rsidRDefault="008D73C4" w:rsidP="008D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1164A63F" w:rsidR="008D73C4" w:rsidRPr="004058C9" w:rsidRDefault="008D73C4" w:rsidP="008D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5B7451" w:rsidRPr="00401776" w14:paraId="3E86DB9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19C3F" w14:textId="570E1967" w:rsidR="005B7451" w:rsidRPr="004058C9" w:rsidRDefault="005B7451" w:rsidP="005B7451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3E291" w14:textId="52F165D3" w:rsidR="005B7451" w:rsidRPr="004058C9" w:rsidRDefault="005B7451" w:rsidP="005B7451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S5-237987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7D208" w14:textId="11DC2E97" w:rsidR="005B7451" w:rsidRPr="004058C9" w:rsidRDefault="005B7451" w:rsidP="005B7451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Rel-18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15266" w14:textId="46F40FA7" w:rsidR="005B7451" w:rsidRPr="004058C9" w:rsidRDefault="005B7451" w:rsidP="005B74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C2F68F" w14:textId="379F65BF" w:rsidR="005B7451" w:rsidRPr="004058C9" w:rsidRDefault="005B7451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9AE2D" w14:textId="464C9BF4" w:rsidR="005B7451" w:rsidRPr="004058C9" w:rsidRDefault="005B745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BF991" w14:textId="77CE5B88" w:rsidR="005B7451" w:rsidRPr="004058C9" w:rsidRDefault="005B745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23 Nov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4058C9">
              <w:rPr>
                <w:rFonts w:ascii="Arial" w:hAnsi="Arial" w:cs="Arial"/>
                <w:sz w:val="18"/>
                <w:szCs w:val="18"/>
              </w:rPr>
              <w:t>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22E62" w14:textId="57AB8329" w:rsidR="005B7451" w:rsidRPr="004058C9" w:rsidRDefault="005B745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A1F12" w14:textId="51D0F09C" w:rsidR="005B7451" w:rsidRPr="004058C9" w:rsidRDefault="005B745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800" w14:textId="77777777" w:rsidR="0061524D" w:rsidRDefault="0061524D">
      <w:r>
        <w:separator/>
      </w:r>
    </w:p>
  </w:endnote>
  <w:endnote w:type="continuationSeparator" w:id="0">
    <w:p w14:paraId="19F0F076" w14:textId="77777777" w:rsidR="0061524D" w:rsidRDefault="006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3DA" w14:textId="77777777" w:rsidR="0061524D" w:rsidRDefault="0061524D">
      <w:r>
        <w:separator/>
      </w:r>
    </w:p>
  </w:footnote>
  <w:footnote w:type="continuationSeparator" w:id="0">
    <w:p w14:paraId="5C32B4B9" w14:textId="77777777" w:rsidR="0061524D" w:rsidRDefault="0061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31C7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2EF"/>
    <w:rsid w:val="00190724"/>
    <w:rsid w:val="00190833"/>
    <w:rsid w:val="00190C7E"/>
    <w:rsid w:val="0019117E"/>
    <w:rsid w:val="00191AC4"/>
    <w:rsid w:val="00191E10"/>
    <w:rsid w:val="00191FA6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653"/>
    <w:rsid w:val="00280B0D"/>
    <w:rsid w:val="00280DDA"/>
    <w:rsid w:val="00280ECD"/>
    <w:rsid w:val="002813C1"/>
    <w:rsid w:val="00281467"/>
    <w:rsid w:val="00281C97"/>
    <w:rsid w:val="00281D82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077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94C"/>
    <w:rsid w:val="004E6AB6"/>
    <w:rsid w:val="004E6CCE"/>
    <w:rsid w:val="004E7057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6DC"/>
    <w:rsid w:val="007749E7"/>
    <w:rsid w:val="00774CBD"/>
    <w:rsid w:val="007758D7"/>
    <w:rsid w:val="007759D6"/>
    <w:rsid w:val="007761D6"/>
    <w:rsid w:val="00776C3B"/>
    <w:rsid w:val="00776CA3"/>
    <w:rsid w:val="00776DBC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F0F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7DA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20E2"/>
    <w:rsid w:val="00832825"/>
    <w:rsid w:val="00832E7F"/>
    <w:rsid w:val="008331E7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5D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28A5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8AD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276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4E8C"/>
    <w:rsid w:val="00DE5292"/>
    <w:rsid w:val="00DE6E5B"/>
    <w:rsid w:val="00DE7279"/>
    <w:rsid w:val="00DE7C37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00C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1489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2023-11-21T02:18:00Z</dcterms:created>
  <dcterms:modified xsi:type="dcterms:W3CDTF">2023-11-21T02:18:00Z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